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37CAB" w14:textId="77777777" w:rsidR="00C73E61" w:rsidRDefault="00C73E61" w:rsidP="00C73E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Alexander BASSE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14:paraId="51C26FC8" w14:textId="77777777" w:rsidR="00C73E61" w:rsidRDefault="00C73E61" w:rsidP="00C73E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472652" w14:textId="77777777" w:rsidR="00C73E61" w:rsidRDefault="00C73E61" w:rsidP="00C73E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95E962" w14:textId="77777777" w:rsidR="00C73E61" w:rsidRDefault="00C73E61" w:rsidP="00C73E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Mar.1432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Sengyl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made him a joint executor of his Will.</w:t>
      </w:r>
    </w:p>
    <w:p w14:paraId="09274D64" w14:textId="77777777" w:rsidR="00C73E61" w:rsidRDefault="00C73E61" w:rsidP="00C73E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p.236)</w:t>
      </w:r>
    </w:p>
    <w:p w14:paraId="43D0A150" w14:textId="77777777" w:rsidR="00C73E61" w:rsidRDefault="00C73E61" w:rsidP="00C73E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C94571" w14:textId="77777777" w:rsidR="00C73E61" w:rsidRDefault="00C73E61" w:rsidP="00C73E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79CF8E" w14:textId="77777777" w:rsidR="00C73E61" w:rsidRDefault="00C73E61" w:rsidP="00C73E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October 2022</w:t>
      </w:r>
    </w:p>
    <w:p w14:paraId="57ABB5FA" w14:textId="086AD496" w:rsidR="00C73E61" w:rsidRPr="00C73E61" w:rsidRDefault="00CB37D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73E61" w:rsidRPr="00C73E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A52BD" w14:textId="77777777" w:rsidR="00C73E61" w:rsidRDefault="00C73E61" w:rsidP="009139A6">
      <w:r>
        <w:separator/>
      </w:r>
    </w:p>
  </w:endnote>
  <w:endnote w:type="continuationSeparator" w:id="0">
    <w:p w14:paraId="1BBCE1E9" w14:textId="77777777" w:rsidR="00C73E61" w:rsidRDefault="00C73E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2AC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0E6B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DEC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46934" w14:textId="77777777" w:rsidR="00C73E61" w:rsidRDefault="00C73E61" w:rsidP="009139A6">
      <w:r>
        <w:separator/>
      </w:r>
    </w:p>
  </w:footnote>
  <w:footnote w:type="continuationSeparator" w:id="0">
    <w:p w14:paraId="00585099" w14:textId="77777777" w:rsidR="00C73E61" w:rsidRDefault="00C73E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40A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F3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879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E6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73E61"/>
    <w:rsid w:val="00CB37D8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323C1"/>
  <w15:chartTrackingRefBased/>
  <w15:docId w15:val="{C7DF474B-4141-41AE-BA0C-76F13A3DB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13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2022-10-07T19:37:00Z</dcterms:created>
  <dcterms:modified xsi:type="dcterms:W3CDTF">2022-10-07T19:52:00Z</dcterms:modified>
</cp:coreProperties>
</file>